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16857BC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439864" cy="771525"/>
                <wp:effectExtent l="0" t="0" r="17780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9864" cy="771525"/>
                          <a:chOff x="12866" y="523"/>
                          <a:chExt cx="2773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698" cy="968"/>
                            <a:chOff x="9151" y="720"/>
                            <a:chExt cx="2246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246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50622949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0E7019D2" w14:textId="5EA99885" w:rsidR="0072710E" w:rsidRPr="00535962" w:rsidRDefault="003B3062" w:rsidP="0072710E">
                                            <w:pPr>
                                              <w:jc w:val="center"/>
                                            </w:pPr>
                                            <w:sdt>
                                              <w:sdtPr>
                                                <w:rPr>
                                                  <w:rStyle w:val="Style2"/>
                                                </w:rPr>
                                                <w:alias w:val="No. del Expediente de Compras "/>
                                                <w:tag w:val="No. del Expediente de Compras "/>
                                                <w:id w:val="254790019"/>
                                              </w:sdtPr>
                                              <w:sdtEndPr>
                                                <w:rPr>
                                                  <w:rStyle w:val="Style2"/>
                                                </w:rPr>
                                              </w:sdtEndPr>
                                              <w:sdtContent>
                                                <w:r w:rsidR="0072710E">
                                                  <w:rPr>
                                                    <w:rStyle w:val="Style2"/>
                                                  </w:rPr>
                                                  <w:t>supbanco-CCC-</w:t>
                                                </w:r>
                                                <w:r w:rsidR="002E3631">
                                                  <w:rPr>
                                                    <w:rStyle w:val="Style2"/>
                                                  </w:rPr>
                                                  <w:t>CP-2026</w:t>
                                                </w:r>
                                                <w:r w:rsidR="00395506">
                                                  <w:rPr>
                                                    <w:rStyle w:val="Style2"/>
                                                  </w:rPr>
                                                  <w:t>-0010</w:t>
                                                </w:r>
                                              </w:sdtContent>
                                            </w:sdt>
                                          </w:p>
                                          <w:p w14:paraId="20819490" w14:textId="7D9B463B" w:rsidR="00840E00" w:rsidRPr="00535962" w:rsidRDefault="003B3062" w:rsidP="0072710E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92.1pt;height:60.75pt;z-index:251660288" coordorigin="12866,523" coordsize="2773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1;top:561;width:2698;height:968" coordorigin="9151,720" coordsize="224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246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5062294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0E7019D2" w14:textId="5EA99885" w:rsidR="0072710E" w:rsidRPr="00535962" w:rsidRDefault="003B3062" w:rsidP="0072710E">
                                      <w:pPr>
                                        <w:jc w:val="center"/>
                                      </w:pPr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254790019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r w:rsidR="0072710E">
                                            <w:rPr>
                                              <w:rStyle w:val="Style2"/>
                                            </w:rPr>
                                            <w:t>supbanco-CCC-</w:t>
                                          </w:r>
                                          <w:r w:rsidR="002E3631">
                                            <w:rPr>
                                              <w:rStyle w:val="Style2"/>
                                            </w:rPr>
                                            <w:t>CP-2026</w:t>
                                          </w:r>
                                          <w:r w:rsidR="00395506">
                                            <w:rPr>
                                              <w:rStyle w:val="Style2"/>
                                            </w:rPr>
                                            <w:t>-0010</w:t>
                                          </w:r>
                                        </w:sdtContent>
                                      </w:sdt>
                                    </w:p>
                                    <w:p w14:paraId="20819490" w14:textId="7D9B463B" w:rsidR="00840E00" w:rsidRPr="00535962" w:rsidRDefault="003B3062" w:rsidP="0072710E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3127E934" w:rsidR="002E1412" w:rsidRPr="002E1412" w:rsidRDefault="003B306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</w:t>
                                </w:r>
                                <w:r w:rsidR="001D12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ú</w:t>
                                </w:r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3127E934" w:rsidR="002E1412" w:rsidRPr="002E1412" w:rsidRDefault="003B306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</w:t>
                          </w:r>
                          <w:r w:rsidR="001D1222">
                            <w:rPr>
                              <w:rStyle w:val="Style6"/>
                              <w:sz w:val="24"/>
                              <w:szCs w:val="24"/>
                            </w:rPr>
                            <w:t>ú</w:t>
                          </w:r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3B306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3B306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3B306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3B306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C3190" w14:textId="77777777" w:rsidR="003B3062" w:rsidRDefault="003B3062" w:rsidP="001007E7">
      <w:pPr>
        <w:spacing w:after="0" w:line="240" w:lineRule="auto"/>
      </w:pPr>
      <w:r>
        <w:separator/>
      </w:r>
    </w:p>
  </w:endnote>
  <w:endnote w:type="continuationSeparator" w:id="0">
    <w:p w14:paraId="0B795811" w14:textId="77777777" w:rsidR="003B3062" w:rsidRDefault="003B306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21616" w14:textId="77777777" w:rsidR="003B3062" w:rsidRDefault="003B3062" w:rsidP="001007E7">
      <w:pPr>
        <w:spacing w:after="0" w:line="240" w:lineRule="auto"/>
      </w:pPr>
      <w:r>
        <w:separator/>
      </w:r>
    </w:p>
  </w:footnote>
  <w:footnote w:type="continuationSeparator" w:id="0">
    <w:p w14:paraId="345B0E8C" w14:textId="77777777" w:rsidR="003B3062" w:rsidRDefault="003B3062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0360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0BC1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1222"/>
    <w:rsid w:val="001D33C1"/>
    <w:rsid w:val="001F28CC"/>
    <w:rsid w:val="001F6E72"/>
    <w:rsid w:val="001F73A7"/>
    <w:rsid w:val="00206544"/>
    <w:rsid w:val="002356C0"/>
    <w:rsid w:val="00253DBA"/>
    <w:rsid w:val="0026335F"/>
    <w:rsid w:val="002655DF"/>
    <w:rsid w:val="00273D8C"/>
    <w:rsid w:val="00284B63"/>
    <w:rsid w:val="002860A4"/>
    <w:rsid w:val="002971F5"/>
    <w:rsid w:val="002E1412"/>
    <w:rsid w:val="002E3631"/>
    <w:rsid w:val="00314023"/>
    <w:rsid w:val="0031441A"/>
    <w:rsid w:val="00323F03"/>
    <w:rsid w:val="00336B98"/>
    <w:rsid w:val="00395506"/>
    <w:rsid w:val="003B3062"/>
    <w:rsid w:val="003B38E0"/>
    <w:rsid w:val="003C2AFF"/>
    <w:rsid w:val="003F0543"/>
    <w:rsid w:val="0042490F"/>
    <w:rsid w:val="00466B9C"/>
    <w:rsid w:val="004762B3"/>
    <w:rsid w:val="004767CC"/>
    <w:rsid w:val="004B0F7F"/>
    <w:rsid w:val="004C4743"/>
    <w:rsid w:val="004D1463"/>
    <w:rsid w:val="00506C47"/>
    <w:rsid w:val="005124BA"/>
    <w:rsid w:val="0053293F"/>
    <w:rsid w:val="00535962"/>
    <w:rsid w:val="00551CCA"/>
    <w:rsid w:val="00597786"/>
    <w:rsid w:val="005B442B"/>
    <w:rsid w:val="005C194B"/>
    <w:rsid w:val="00602C05"/>
    <w:rsid w:val="006108A0"/>
    <w:rsid w:val="00611A07"/>
    <w:rsid w:val="00625568"/>
    <w:rsid w:val="0062592A"/>
    <w:rsid w:val="006506D0"/>
    <w:rsid w:val="00651E48"/>
    <w:rsid w:val="006709BC"/>
    <w:rsid w:val="006758C0"/>
    <w:rsid w:val="006A43C4"/>
    <w:rsid w:val="0070632B"/>
    <w:rsid w:val="007064C5"/>
    <w:rsid w:val="0072710E"/>
    <w:rsid w:val="00731D83"/>
    <w:rsid w:val="007372FF"/>
    <w:rsid w:val="007448F7"/>
    <w:rsid w:val="007464BB"/>
    <w:rsid w:val="007563D3"/>
    <w:rsid w:val="00780880"/>
    <w:rsid w:val="007A4D7F"/>
    <w:rsid w:val="007B6F6F"/>
    <w:rsid w:val="007D608F"/>
    <w:rsid w:val="00801EF6"/>
    <w:rsid w:val="00807477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93204"/>
    <w:rsid w:val="009A2AEC"/>
    <w:rsid w:val="009A41E5"/>
    <w:rsid w:val="009F06B8"/>
    <w:rsid w:val="00A16099"/>
    <w:rsid w:val="00A44977"/>
    <w:rsid w:val="00A640BD"/>
    <w:rsid w:val="00A6449B"/>
    <w:rsid w:val="00A73BAD"/>
    <w:rsid w:val="00A838E6"/>
    <w:rsid w:val="00AA7FF9"/>
    <w:rsid w:val="00AB0F33"/>
    <w:rsid w:val="00AB4966"/>
    <w:rsid w:val="00AC0F95"/>
    <w:rsid w:val="00AD7919"/>
    <w:rsid w:val="00AE0C17"/>
    <w:rsid w:val="00AF0D2F"/>
    <w:rsid w:val="00B420BA"/>
    <w:rsid w:val="00B45518"/>
    <w:rsid w:val="00B62EEF"/>
    <w:rsid w:val="00B72A7E"/>
    <w:rsid w:val="00B97B51"/>
    <w:rsid w:val="00BC1D0C"/>
    <w:rsid w:val="00BC61BD"/>
    <w:rsid w:val="00BE4FB0"/>
    <w:rsid w:val="00C02595"/>
    <w:rsid w:val="00C15FF9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9379E"/>
    <w:rsid w:val="00DA2093"/>
    <w:rsid w:val="00DC5D96"/>
    <w:rsid w:val="00DD4F3E"/>
    <w:rsid w:val="00DF350C"/>
    <w:rsid w:val="00E13E55"/>
    <w:rsid w:val="00E81276"/>
    <w:rsid w:val="00EA7406"/>
    <w:rsid w:val="00EC0D99"/>
    <w:rsid w:val="00ED39DD"/>
    <w:rsid w:val="00F001A0"/>
    <w:rsid w:val="00F116C5"/>
    <w:rsid w:val="00F225BF"/>
    <w:rsid w:val="00F25B99"/>
    <w:rsid w:val="00F4086F"/>
    <w:rsid w:val="00F50CCE"/>
    <w:rsid w:val="00F53753"/>
    <w:rsid w:val="00F548E0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0cdefb635eb1f9423baf9025f4ed4976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17f6b0d7f38d2684d7b215283fe95722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5F35CB-379B-4CE8-AEFF-F35B42ECF3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7321FB-76CE-4871-ABC7-02C276901F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0DB47E-5783-4FA1-AF06-ADFA2F856A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11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Wilmel Rosario Ramírez</cp:lastModifiedBy>
  <cp:revision>34</cp:revision>
  <cp:lastPrinted>2011-03-04T19:05:00Z</cp:lastPrinted>
  <dcterms:created xsi:type="dcterms:W3CDTF">2014-01-02T13:42:00Z</dcterms:created>
  <dcterms:modified xsi:type="dcterms:W3CDTF">2026-09-09T19:44:00Z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4137370a-93dd-4334-9b1a-f27e0ae2296e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